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6E937" w14:textId="77777777" w:rsidR="00336475" w:rsidRDefault="00336475" w:rsidP="003364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KEMESLEY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3BADED00" w14:textId="77777777" w:rsidR="00336475" w:rsidRDefault="00336475" w:rsidP="003364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69E2F5" w14:textId="77777777" w:rsidR="00336475" w:rsidRDefault="00336475" w:rsidP="003364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348F31" w14:textId="77777777" w:rsidR="00336475" w:rsidRDefault="00336475" w:rsidP="003364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Sittingbourne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ent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5A6641DC" w14:textId="77777777" w:rsidR="00336475" w:rsidRDefault="00336475" w:rsidP="003364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Reynold </w:t>
      </w:r>
      <w:proofErr w:type="spellStart"/>
      <w:r>
        <w:rPr>
          <w:rFonts w:ascii="Times New Roman" w:hAnsi="Times New Roman" w:cs="Times New Roman"/>
          <w:sz w:val="24"/>
          <w:szCs w:val="24"/>
        </w:rPr>
        <w:t>Cobham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Randall(q.v.).</w:t>
      </w:r>
    </w:p>
    <w:p w14:paraId="1FF986E4" w14:textId="77777777" w:rsidR="00336475" w:rsidRDefault="00336475" w:rsidP="003364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B043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B0436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FB04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436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FB0436">
        <w:rPr>
          <w:rFonts w:ascii="Times New Roman" w:hAnsi="Times New Roman" w:cs="Times New Roman"/>
          <w:sz w:val="24"/>
          <w:szCs w:val="24"/>
        </w:rPr>
        <w:t xml:space="preserve"> 19-51)</w:t>
      </w:r>
    </w:p>
    <w:p w14:paraId="42B896DE" w14:textId="77777777" w:rsidR="00336475" w:rsidRDefault="00336475" w:rsidP="003364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80ABC6" w14:textId="77777777" w:rsidR="00336475" w:rsidRDefault="00336475" w:rsidP="003364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4A9EB3" w14:textId="77777777" w:rsidR="00336475" w:rsidRPr="00FB0436" w:rsidRDefault="00336475" w:rsidP="003364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2021</w:t>
      </w:r>
    </w:p>
    <w:p w14:paraId="4FEEC223" w14:textId="6EB715B6" w:rsidR="00BA00AB" w:rsidRPr="0033647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364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E0DFB" w14:textId="77777777" w:rsidR="00336475" w:rsidRDefault="00336475" w:rsidP="009139A6">
      <w:r>
        <w:separator/>
      </w:r>
    </w:p>
  </w:endnote>
  <w:endnote w:type="continuationSeparator" w:id="0">
    <w:p w14:paraId="7FCDCAAD" w14:textId="77777777" w:rsidR="00336475" w:rsidRDefault="003364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807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CF51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045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A873E" w14:textId="77777777" w:rsidR="00336475" w:rsidRDefault="00336475" w:rsidP="009139A6">
      <w:r>
        <w:separator/>
      </w:r>
    </w:p>
  </w:footnote>
  <w:footnote w:type="continuationSeparator" w:id="0">
    <w:p w14:paraId="7CCDFEDF" w14:textId="77777777" w:rsidR="00336475" w:rsidRDefault="003364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C0B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E45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CCD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475"/>
    <w:rsid w:val="000666E0"/>
    <w:rsid w:val="002510B7"/>
    <w:rsid w:val="0033647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84372"/>
  <w15:chartTrackingRefBased/>
  <w15:docId w15:val="{6898152B-3652-46F2-AC8C-2AE0BE6E7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2021-09-07T17:56:00Z</dcterms:created>
  <dcterms:modified xsi:type="dcterms:W3CDTF">2021-09-07T17:57:00Z</dcterms:modified>
</cp:coreProperties>
</file>